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F419A" w14:textId="13A12338" w:rsidR="00C05A8E" w:rsidRDefault="00C05A8E" w:rsidP="00C05A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SCOOS</w:t>
      </w:r>
      <w:r>
        <w:rPr>
          <w:rFonts w:cs="Times New Roman"/>
          <w:szCs w:val="24"/>
        </w:rPr>
        <w:t xml:space="preserve">      </w:t>
      </w:r>
      <w:r>
        <w:rPr>
          <w:rFonts w:cs="Times New Roman"/>
          <w:szCs w:val="24"/>
        </w:rPr>
        <w:t>(fl.14</w:t>
      </w:r>
      <w:r>
        <w:rPr>
          <w:rFonts w:cs="Times New Roman"/>
          <w:szCs w:val="24"/>
        </w:rPr>
        <w:t>08</w:t>
      </w:r>
      <w:r>
        <w:rPr>
          <w:rFonts w:cs="Times New Roman"/>
          <w:szCs w:val="24"/>
        </w:rPr>
        <w:t>)</w:t>
      </w:r>
    </w:p>
    <w:p w14:paraId="7D3472F4" w14:textId="77777777" w:rsidR="00C05A8E" w:rsidRDefault="00C05A8E" w:rsidP="00C05A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602AFBD1" w14:textId="77777777" w:rsidR="00C05A8E" w:rsidRDefault="00C05A8E" w:rsidP="00C05A8E">
      <w:pPr>
        <w:pStyle w:val="NoSpacing"/>
        <w:rPr>
          <w:rFonts w:cs="Times New Roman"/>
          <w:szCs w:val="24"/>
        </w:rPr>
      </w:pPr>
    </w:p>
    <w:p w14:paraId="6C0B6075" w14:textId="77777777" w:rsidR="00C05A8E" w:rsidRDefault="00C05A8E" w:rsidP="00C05A8E">
      <w:pPr>
        <w:pStyle w:val="NoSpacing"/>
        <w:rPr>
          <w:rFonts w:cs="Times New Roman"/>
          <w:szCs w:val="24"/>
        </w:rPr>
      </w:pPr>
    </w:p>
    <w:p w14:paraId="0B80590D" w14:textId="31122D6E" w:rsidR="00C05A8E" w:rsidRDefault="00C05A8E" w:rsidP="00C05A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9 Jun.1408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>He was ordained to his first tonsure.</w:t>
      </w:r>
    </w:p>
    <w:p w14:paraId="55E4F49B" w14:textId="77777777" w:rsidR="00C05A8E" w:rsidRDefault="00C05A8E" w:rsidP="00C05A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(“Stafford Register” pp.436 and 426)</w:t>
      </w:r>
    </w:p>
    <w:p w14:paraId="4B88B094" w14:textId="77777777" w:rsidR="00C05A8E" w:rsidRDefault="00C05A8E" w:rsidP="00C05A8E">
      <w:pPr>
        <w:pStyle w:val="NoSpacing"/>
        <w:rPr>
          <w:rFonts w:cs="Times New Roman"/>
          <w:szCs w:val="24"/>
        </w:rPr>
      </w:pPr>
    </w:p>
    <w:p w14:paraId="55EB088A" w14:textId="77777777" w:rsidR="00C05A8E" w:rsidRDefault="00C05A8E" w:rsidP="00C05A8E">
      <w:pPr>
        <w:pStyle w:val="NoSpacing"/>
        <w:rPr>
          <w:rFonts w:cs="Times New Roman"/>
          <w:szCs w:val="24"/>
        </w:rPr>
      </w:pPr>
    </w:p>
    <w:p w14:paraId="34B369C1" w14:textId="77777777" w:rsidR="00C05A8E" w:rsidRPr="002F0FCE" w:rsidRDefault="00C05A8E" w:rsidP="00C05A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December 2022</w:t>
      </w:r>
    </w:p>
    <w:p w14:paraId="087CC69B" w14:textId="61ECDFDC" w:rsidR="00BA00AB" w:rsidRPr="00C05A8E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C05A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8DE98" w14:textId="77777777" w:rsidR="00C05A8E" w:rsidRDefault="00C05A8E" w:rsidP="009139A6">
      <w:r>
        <w:separator/>
      </w:r>
    </w:p>
  </w:endnote>
  <w:endnote w:type="continuationSeparator" w:id="0">
    <w:p w14:paraId="1481EDEB" w14:textId="77777777" w:rsidR="00C05A8E" w:rsidRDefault="00C05A8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91D6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62F9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739E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BEAC5" w14:textId="77777777" w:rsidR="00C05A8E" w:rsidRDefault="00C05A8E" w:rsidP="009139A6">
      <w:r>
        <w:separator/>
      </w:r>
    </w:p>
  </w:footnote>
  <w:footnote w:type="continuationSeparator" w:id="0">
    <w:p w14:paraId="7FB13CD2" w14:textId="77777777" w:rsidR="00C05A8E" w:rsidRDefault="00C05A8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2F12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7734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CE8C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A8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05A8E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EF882"/>
  <w15:chartTrackingRefBased/>
  <w15:docId w15:val="{7B80CA90-ED86-4D40-90EF-65A876815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2022-12-06T13:44:00Z</dcterms:created>
  <dcterms:modified xsi:type="dcterms:W3CDTF">2022-12-06T13:46:00Z</dcterms:modified>
</cp:coreProperties>
</file>